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BF" w:rsidRPr="00913BD6" w:rsidRDefault="002A7FBF" w:rsidP="00B8370A">
      <w:pPr>
        <w:pStyle w:val="BodyTextIndent3"/>
        <w:jc w:val="right"/>
      </w:pPr>
      <w:r>
        <w:t>Приложение № 3</w:t>
      </w:r>
    </w:p>
    <w:p w:rsidR="002A7FBF" w:rsidRDefault="002A7FBF" w:rsidP="00B8370A">
      <w:pPr>
        <w:pStyle w:val="BodyTextIndent3"/>
        <w:jc w:val="center"/>
      </w:pPr>
      <w:r>
        <w:t>Дополнительная информация</w:t>
      </w:r>
    </w:p>
    <w:p w:rsidR="002A7FBF" w:rsidRPr="00913BD6" w:rsidRDefault="002A7FBF" w:rsidP="00B8370A">
      <w:pPr>
        <w:pStyle w:val="BodyTextIndent3"/>
        <w:jc w:val="center"/>
        <w:rPr>
          <w:i/>
          <w:iCs/>
        </w:rPr>
      </w:pPr>
      <w:r w:rsidRPr="00913BD6">
        <w:rPr>
          <w:i/>
          <w:iCs/>
        </w:rPr>
        <w:t>к сводному статистическому отчету о работе учреждений дополнительного образования детей физкультурно-спортивной направленности за 20</w:t>
      </w:r>
      <w:r w:rsidRPr="008C093F">
        <w:rPr>
          <w:i/>
          <w:iCs/>
        </w:rPr>
        <w:t>1</w:t>
      </w:r>
      <w:r w:rsidRPr="00FE70D6">
        <w:rPr>
          <w:i/>
          <w:iCs/>
        </w:rPr>
        <w:t>1</w:t>
      </w:r>
      <w:r w:rsidRPr="00913BD6">
        <w:rPr>
          <w:i/>
          <w:iCs/>
        </w:rPr>
        <w:t xml:space="preserve"> г. </w:t>
      </w:r>
    </w:p>
    <w:p w:rsidR="002A7FBF" w:rsidRDefault="002A7FBF" w:rsidP="00B8370A">
      <w:pPr>
        <w:pStyle w:val="BodyTextIndent3"/>
        <w:jc w:val="center"/>
      </w:pPr>
    </w:p>
    <w:p w:rsidR="002A7FBF" w:rsidRDefault="002A7FBF" w:rsidP="00B8370A">
      <w:pPr>
        <w:pStyle w:val="BodyTextIndent3"/>
        <w:jc w:val="left"/>
      </w:pPr>
      <w:r>
        <w:t>Территория __________________________________________________________</w:t>
      </w:r>
    </w:p>
    <w:p w:rsidR="002A7FBF" w:rsidRDefault="002A7FBF" w:rsidP="00B8370A">
      <w:pPr>
        <w:pStyle w:val="BodyTextIndent3"/>
        <w:jc w:val="left"/>
      </w:pPr>
      <w:r>
        <w:t>Почтовый адрес, индекс________________________________________________</w:t>
      </w:r>
    </w:p>
    <w:p w:rsidR="002A7FBF" w:rsidRDefault="002A7FBF" w:rsidP="00B8370A">
      <w:pPr>
        <w:pStyle w:val="BodyTextIndent3"/>
        <w:jc w:val="left"/>
      </w:pPr>
      <w:r>
        <w:t>_____________________________________________________________________</w:t>
      </w:r>
    </w:p>
    <w:p w:rsidR="002A7FBF" w:rsidRDefault="002A7FBF" w:rsidP="00B8370A">
      <w:pPr>
        <w:pStyle w:val="BodyTextIndent3"/>
        <w:jc w:val="left"/>
      </w:pPr>
      <w:r>
        <w:t>Ф.И.О. руководителя___________________________________________________</w:t>
      </w:r>
    </w:p>
    <w:p w:rsidR="002A7FBF" w:rsidRDefault="002A7FBF" w:rsidP="00B8370A">
      <w:pPr>
        <w:pStyle w:val="BodyTextIndent3"/>
        <w:jc w:val="left"/>
      </w:pPr>
      <w:r>
        <w:t xml:space="preserve">Тел.________________ Факс__________________ </w:t>
      </w:r>
      <w:r>
        <w:rPr>
          <w:lang w:val="en-US"/>
        </w:rPr>
        <w:t>Email</w:t>
      </w:r>
      <w:r>
        <w:t>______________________</w:t>
      </w:r>
    </w:p>
    <w:p w:rsidR="002A7FBF" w:rsidRDefault="002A7FBF" w:rsidP="00B8370A">
      <w:pPr>
        <w:pStyle w:val="BodyTextIndent3"/>
        <w:jc w:val="left"/>
      </w:pPr>
    </w:p>
    <w:tbl>
      <w:tblPr>
        <w:tblW w:w="861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55"/>
        <w:gridCol w:w="1072"/>
        <w:gridCol w:w="7"/>
        <w:gridCol w:w="1117"/>
        <w:gridCol w:w="1490"/>
        <w:gridCol w:w="6"/>
        <w:gridCol w:w="966"/>
        <w:gridCol w:w="6"/>
      </w:tblGrid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 w:right="-108"/>
              <w:jc w:val="left"/>
            </w:pPr>
            <w:r>
              <w:t>ДЮКФП</w:t>
            </w: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  <w:r>
              <w:t>ДЮСШ</w:t>
            </w: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  <w:r>
              <w:t>СДЮСШОР</w:t>
            </w: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  <w:r>
              <w:t>Всего</w:t>
            </w: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Количество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Из них:   Муниципальных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 xml:space="preserve">               Автономных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Имеют лицензию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Вновь открыто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Реорганизовано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Передано в другие ведомства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Передано из других ведомств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Закрыто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rPr>
          <w:trHeight w:val="515"/>
        </w:trPr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 w:right="-288"/>
              <w:jc w:val="left"/>
            </w:pPr>
            <w:r>
              <w:t>Ведется строительство спортивных сооружений (каких)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rPr>
          <w:gridAfter w:val="1"/>
          <w:wAfter w:w="6" w:type="dxa"/>
          <w:trHeight w:val="988"/>
        </w:trPr>
        <w:tc>
          <w:tcPr>
            <w:tcW w:w="3955" w:type="dxa"/>
            <w:vMerge w:val="restart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Спортивно-оздоровительная работа:</w:t>
            </w:r>
          </w:p>
          <w:p w:rsidR="002A7FBF" w:rsidRDefault="002A7FBF" w:rsidP="001A1316">
            <w:pPr>
              <w:pStyle w:val="BodyTextIndent3"/>
              <w:ind w:left="0"/>
              <w:jc w:val="left"/>
            </w:pPr>
            <w:r>
              <w:t>- количество  обучающихся,</w:t>
            </w:r>
          </w:p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отдохнувших  в профильных оздоровительно-спортивных сменах</w:t>
            </w:r>
          </w:p>
          <w:p w:rsidR="002A7FBF" w:rsidRDefault="002A7FBF" w:rsidP="001A1316">
            <w:pPr>
              <w:pStyle w:val="BodyTextIndent3"/>
              <w:ind w:left="0"/>
              <w:jc w:val="left"/>
            </w:pPr>
            <w:r>
              <w:t>- процент от общего количества занимающихся  в школе</w:t>
            </w:r>
          </w:p>
        </w:tc>
        <w:tc>
          <w:tcPr>
            <w:tcW w:w="1072" w:type="dxa"/>
          </w:tcPr>
          <w:p w:rsidR="002A7FBF" w:rsidRDefault="002A7FBF" w:rsidP="001A1316">
            <w:pPr>
              <w:spacing w:after="200" w:line="276" w:lineRule="auto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24" w:type="dxa"/>
            <w:gridSpan w:val="2"/>
          </w:tcPr>
          <w:p w:rsidR="002A7FBF" w:rsidRDefault="002A7FBF" w:rsidP="001A1316">
            <w:pPr>
              <w:spacing w:after="200" w:line="276" w:lineRule="auto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0" w:type="dxa"/>
          </w:tcPr>
          <w:p w:rsidR="002A7FBF" w:rsidRDefault="002A7FBF" w:rsidP="001A1316">
            <w:pPr>
              <w:spacing w:after="200" w:line="276" w:lineRule="auto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spacing w:after="200" w:line="276" w:lineRule="auto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rPr>
          <w:gridAfter w:val="1"/>
          <w:wAfter w:w="6" w:type="dxa"/>
          <w:trHeight w:val="651"/>
        </w:trPr>
        <w:tc>
          <w:tcPr>
            <w:tcW w:w="3955" w:type="dxa"/>
            <w:vMerge/>
          </w:tcPr>
          <w:p w:rsidR="002A7FBF" w:rsidRDefault="002A7FBF" w:rsidP="001A1316">
            <w:pPr>
              <w:pStyle w:val="BodyTextIndent3"/>
              <w:ind w:left="0"/>
              <w:jc w:val="left"/>
            </w:pPr>
          </w:p>
        </w:tc>
        <w:tc>
          <w:tcPr>
            <w:tcW w:w="1072" w:type="dxa"/>
          </w:tcPr>
          <w:p w:rsidR="002A7FBF" w:rsidRDefault="002A7FBF" w:rsidP="006F1EA3"/>
        </w:tc>
        <w:tc>
          <w:tcPr>
            <w:tcW w:w="1124" w:type="dxa"/>
            <w:gridSpan w:val="2"/>
          </w:tcPr>
          <w:p w:rsidR="002A7FBF" w:rsidRDefault="002A7FBF" w:rsidP="006F1EA3"/>
        </w:tc>
        <w:tc>
          <w:tcPr>
            <w:tcW w:w="1490" w:type="dxa"/>
          </w:tcPr>
          <w:p w:rsidR="002A7FBF" w:rsidRDefault="002A7FBF" w:rsidP="006F1EA3"/>
        </w:tc>
        <w:tc>
          <w:tcPr>
            <w:tcW w:w="972" w:type="dxa"/>
            <w:gridSpan w:val="2"/>
          </w:tcPr>
          <w:p w:rsidR="002A7FBF" w:rsidRDefault="002A7FBF" w:rsidP="006F1EA3"/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Общее количество специалистов, прошедших профессиональную переподготовку на семинарах, курсах по видам спорта, в т.ч.: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  <w:p w:rsidR="002A7FBF" w:rsidRDefault="002A7FBF" w:rsidP="001A1316">
            <w:pPr>
              <w:pStyle w:val="BodyTextIndent3"/>
              <w:ind w:left="0"/>
              <w:jc w:val="center"/>
            </w:pPr>
          </w:p>
          <w:p w:rsidR="002A7FBF" w:rsidRDefault="002A7FBF" w:rsidP="001A1316">
            <w:pPr>
              <w:pStyle w:val="BodyTextIndent3"/>
              <w:ind w:left="0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- руководители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/>
              <w:jc w:val="left"/>
            </w:pPr>
            <w:r>
              <w:t>- инструкторы-методисты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  <w:tr w:rsidR="002A7FBF">
        <w:tc>
          <w:tcPr>
            <w:tcW w:w="3955" w:type="dxa"/>
          </w:tcPr>
          <w:p w:rsidR="002A7FBF" w:rsidRDefault="002A7FBF" w:rsidP="001A1316">
            <w:pPr>
              <w:pStyle w:val="BodyTextIndent3"/>
              <w:ind w:left="0" w:right="-180"/>
              <w:jc w:val="left"/>
            </w:pPr>
            <w:r>
              <w:t>- тренеры-преподаватели, педагоги</w:t>
            </w:r>
          </w:p>
        </w:tc>
        <w:tc>
          <w:tcPr>
            <w:tcW w:w="1079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117" w:type="dxa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1496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  <w:tc>
          <w:tcPr>
            <w:tcW w:w="972" w:type="dxa"/>
            <w:gridSpan w:val="2"/>
          </w:tcPr>
          <w:p w:rsidR="002A7FBF" w:rsidRDefault="002A7FBF" w:rsidP="001A1316">
            <w:pPr>
              <w:pStyle w:val="BodyTextIndent3"/>
              <w:ind w:left="0"/>
              <w:jc w:val="center"/>
            </w:pPr>
          </w:p>
        </w:tc>
      </w:tr>
    </w:tbl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FA04C9">
      <w:pPr>
        <w:pStyle w:val="BodyTextIndent3"/>
        <w:ind w:left="0" w:firstLine="709"/>
      </w:pPr>
      <w:r>
        <w:t>1. Наличие федеральных, региональных, экспериментальных площадок, с указанием учреждения, названия темы, года утверждения площадки, руководителей.</w:t>
      </w:r>
    </w:p>
    <w:p w:rsidR="002A7FBF" w:rsidRDefault="002A7FBF" w:rsidP="00FA04C9">
      <w:pPr>
        <w:pStyle w:val="BodyTextIndent3"/>
        <w:ind w:left="0" w:firstLine="709"/>
      </w:pPr>
      <w:r>
        <w:t>2. Наличие авторских учебных программ, учебно-методических комплексов, утвержденных областным экспертным советом (название программы, автор, дата утверждения).</w:t>
      </w:r>
    </w:p>
    <w:p w:rsidR="002A7FBF" w:rsidRDefault="002A7FBF" w:rsidP="00FA04C9">
      <w:pPr>
        <w:pStyle w:val="BodyTextIndent3"/>
        <w:ind w:left="0" w:firstLine="709"/>
      </w:pPr>
      <w:r>
        <w:t>3. Наличие компилятивных учебных программ (название программы, автор, дата утверждения).</w:t>
      </w:r>
    </w:p>
    <w:p w:rsidR="002A7FBF" w:rsidRDefault="002A7FBF" w:rsidP="00FA04C9">
      <w:pPr>
        <w:pStyle w:val="BodyTextIndent3"/>
        <w:ind w:left="0" w:firstLine="709"/>
      </w:pPr>
      <w:r>
        <w:t>4. Сведения о тренерах-преподавателях вашего учреждения (фамилия, имя, отчество, число, месяц, год рождения, профессиональное образование, квалификационная категория (дата присвоения), дата прохождения курсов повышения квалификации).</w:t>
      </w:r>
    </w:p>
    <w:p w:rsidR="002A7FBF" w:rsidRDefault="002A7FBF" w:rsidP="00104598">
      <w:pPr>
        <w:pStyle w:val="BodyTextIndent3"/>
        <w:ind w:left="0" w:firstLine="709"/>
      </w:pPr>
      <w:r>
        <w:t>5. Укажите тренеров-преподавателей, опыт которых достоин изучения и распространения (название темы, ф.и.о. педагога полностью).</w:t>
      </w:r>
    </w:p>
    <w:p w:rsidR="002A7FBF" w:rsidRDefault="002A7FBF" w:rsidP="00FA04C9">
      <w:pPr>
        <w:pStyle w:val="BodyTextIndent3"/>
        <w:ind w:left="0" w:firstLine="709"/>
      </w:pPr>
      <w:r>
        <w:t xml:space="preserve">6. Укажите учащихся – победителей и призеров </w:t>
      </w:r>
      <w:r w:rsidRPr="00512DC7">
        <w:t>чемпионатов Мира, Европы, России</w:t>
      </w:r>
      <w:r>
        <w:t>, ДФО (фамилия, имя, отчество, год рождения спортсмена, вид спорта, Ф.И.О. тренера-преподавателя) 2011 года.</w:t>
      </w:r>
    </w:p>
    <w:p w:rsidR="002A7FBF" w:rsidRDefault="002A7FBF" w:rsidP="00FA04C9">
      <w:pPr>
        <w:pStyle w:val="BodyTextIndent3"/>
        <w:ind w:left="0" w:firstLine="709"/>
      </w:pPr>
      <w:r>
        <w:t>7. Укажите количество занимающихся в вашей школе детей:</w:t>
      </w:r>
    </w:p>
    <w:p w:rsidR="002A7FBF" w:rsidRDefault="002A7FBF" w:rsidP="007867B9">
      <w:pPr>
        <w:pStyle w:val="BodyTextIndent3"/>
        <w:ind w:left="0"/>
      </w:pPr>
      <w:r>
        <w:t>- группы «риска» (стоящих на учете в инспекции по делам несовершеннолетних, из малообеспеченных и многодетных семей;</w:t>
      </w:r>
    </w:p>
    <w:p w:rsidR="002A7FBF" w:rsidRDefault="002A7FBF" w:rsidP="007867B9">
      <w:pPr>
        <w:pStyle w:val="BodyTextIndent3"/>
        <w:ind w:left="0"/>
      </w:pPr>
      <w:r>
        <w:t>- детей – сирот;</w:t>
      </w:r>
    </w:p>
    <w:p w:rsidR="002A7FBF" w:rsidRDefault="002A7FBF" w:rsidP="007867B9">
      <w:pPr>
        <w:pStyle w:val="BodyTextIndent3"/>
        <w:ind w:left="0"/>
      </w:pPr>
      <w:r>
        <w:t>- опекаемых детей.</w:t>
      </w:r>
    </w:p>
    <w:p w:rsidR="002A7FBF" w:rsidRDefault="002A7FBF" w:rsidP="007867B9">
      <w:pPr>
        <w:pStyle w:val="BodyTextIndent3"/>
        <w:ind w:left="0" w:firstLine="709"/>
      </w:pPr>
      <w:r>
        <w:t>9. Наличие собственной загородной оздоровительной базы для проведения профильных смен (указать количество мест).</w:t>
      </w:r>
    </w:p>
    <w:p w:rsidR="002A7FBF" w:rsidRDefault="002A7FBF" w:rsidP="007867B9">
      <w:pPr>
        <w:pStyle w:val="BodyTextIndent3"/>
        <w:ind w:left="0" w:firstLine="709"/>
      </w:pPr>
      <w:r>
        <w:t>10. Материальное обеспечение учебно-тренировочного процесса (процент обеспеченности спортивным инвентарем и оборудованием).</w:t>
      </w:r>
    </w:p>
    <w:p w:rsidR="002A7FBF" w:rsidRDefault="002A7FBF" w:rsidP="007867B9">
      <w:pPr>
        <w:pStyle w:val="BodyTextIndent3"/>
        <w:ind w:left="0" w:firstLine="709"/>
      </w:pPr>
      <w:r>
        <w:t>11. Предоставляете ли имеющуюся спортивную базу для проведения занятий физической культурой общеобразовательным учреждениям (указать какой школе), имеется ли договор?</w:t>
      </w:r>
    </w:p>
    <w:p w:rsidR="002A7FBF" w:rsidRDefault="002A7FBF" w:rsidP="007867B9">
      <w:pPr>
        <w:pStyle w:val="BodyTextIndent3"/>
        <w:ind w:left="0" w:firstLine="709"/>
      </w:pPr>
      <w:r>
        <w:t>12. Имеется ли возможность открытия в спортивной школе отделений по адаптивному спорту?</w:t>
      </w:r>
    </w:p>
    <w:p w:rsidR="002A7FBF" w:rsidRDefault="002A7FBF" w:rsidP="007867B9">
      <w:pPr>
        <w:pStyle w:val="BodyTextIndent3"/>
        <w:ind w:left="0"/>
      </w:pPr>
    </w:p>
    <w:p w:rsidR="002A7FBF" w:rsidRDefault="002A7FBF" w:rsidP="00475D5B">
      <w:pPr>
        <w:pStyle w:val="BodyTextIndent3"/>
        <w:ind w:left="0"/>
      </w:pPr>
    </w:p>
    <w:p w:rsidR="002A7FBF" w:rsidRDefault="002A7FBF" w:rsidP="00475D5B">
      <w:pPr>
        <w:pStyle w:val="BodyTextIndent3"/>
        <w:ind w:left="0"/>
      </w:pPr>
    </w:p>
    <w:p w:rsidR="002A7FBF" w:rsidRDefault="002A7FBF" w:rsidP="00475D5B">
      <w:pPr>
        <w:pStyle w:val="BodyTextIndent3"/>
        <w:ind w:left="0"/>
      </w:pPr>
    </w:p>
    <w:p w:rsidR="002A7FBF" w:rsidRDefault="002A7FBF" w:rsidP="00475D5B">
      <w:pPr>
        <w:pStyle w:val="BodyTextIndent3"/>
        <w:ind w:left="0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p w:rsidR="002A7FBF" w:rsidRDefault="002A7FBF" w:rsidP="00B8370A">
      <w:pPr>
        <w:pStyle w:val="BodyTextIndent3"/>
        <w:ind w:left="0"/>
        <w:jc w:val="left"/>
      </w:pPr>
    </w:p>
    <w:sectPr w:rsidR="002A7FBF" w:rsidSect="008C093F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56A18"/>
    <w:multiLevelType w:val="hybridMultilevel"/>
    <w:tmpl w:val="F82E9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0A"/>
    <w:rsid w:val="00021A5C"/>
    <w:rsid w:val="00104598"/>
    <w:rsid w:val="001A1316"/>
    <w:rsid w:val="002A7FBF"/>
    <w:rsid w:val="0030394B"/>
    <w:rsid w:val="003C0FE9"/>
    <w:rsid w:val="00425541"/>
    <w:rsid w:val="00434DE2"/>
    <w:rsid w:val="00475D5B"/>
    <w:rsid w:val="004F6E28"/>
    <w:rsid w:val="00512DC7"/>
    <w:rsid w:val="00676A9A"/>
    <w:rsid w:val="006F1EA3"/>
    <w:rsid w:val="006F3F7F"/>
    <w:rsid w:val="00723AD3"/>
    <w:rsid w:val="0072515E"/>
    <w:rsid w:val="007867B9"/>
    <w:rsid w:val="00800DD8"/>
    <w:rsid w:val="008C093F"/>
    <w:rsid w:val="00913BD6"/>
    <w:rsid w:val="00A85FD1"/>
    <w:rsid w:val="00B53C19"/>
    <w:rsid w:val="00B6018B"/>
    <w:rsid w:val="00B8370A"/>
    <w:rsid w:val="00C1676A"/>
    <w:rsid w:val="00C26340"/>
    <w:rsid w:val="00CF53E0"/>
    <w:rsid w:val="00E708A2"/>
    <w:rsid w:val="00F1558D"/>
    <w:rsid w:val="00FA04C9"/>
    <w:rsid w:val="00FE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0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B8370A"/>
    <w:pPr>
      <w:widowControl w:val="0"/>
      <w:autoSpaceDE w:val="0"/>
      <w:autoSpaceDN w:val="0"/>
      <w:adjustRightInd w:val="0"/>
      <w:ind w:left="36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8370A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B8370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2</Pages>
  <Words>432</Words>
  <Characters>2467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10</cp:revision>
  <dcterms:created xsi:type="dcterms:W3CDTF">2011-10-24T05:07:00Z</dcterms:created>
  <dcterms:modified xsi:type="dcterms:W3CDTF">2011-11-23T22:45:00Z</dcterms:modified>
</cp:coreProperties>
</file>